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5FF08" w14:textId="77777777" w:rsidR="00035B13" w:rsidRDefault="00035B13" w:rsidP="00035B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DALYSON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fl.1500-1)</w:t>
      </w:r>
    </w:p>
    <w:p w14:paraId="3D55D74F" w14:textId="77777777" w:rsidR="00035B13" w:rsidRDefault="00035B13" w:rsidP="00035B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2131BFC7" w14:textId="77777777" w:rsidR="00035B13" w:rsidRDefault="00035B13" w:rsidP="00035B13">
      <w:pPr>
        <w:pStyle w:val="NoSpacing"/>
        <w:rPr>
          <w:rFonts w:cs="Times New Roman"/>
          <w:szCs w:val="24"/>
        </w:rPr>
      </w:pPr>
    </w:p>
    <w:p w14:paraId="0C96F31D" w14:textId="77777777" w:rsidR="00035B13" w:rsidRDefault="00035B13" w:rsidP="00035B13">
      <w:pPr>
        <w:pStyle w:val="NoSpacing"/>
        <w:rPr>
          <w:rFonts w:cs="Times New Roman"/>
          <w:szCs w:val="24"/>
        </w:rPr>
      </w:pPr>
    </w:p>
    <w:p w14:paraId="15F94D65" w14:textId="77777777" w:rsidR="00035B13" w:rsidRDefault="00035B13" w:rsidP="00035B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1500-</w:t>
      </w:r>
      <w:proofErr w:type="gramStart"/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B.Civ.L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or </w:t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</w:p>
    <w:p w14:paraId="181AD577" w14:textId="77777777" w:rsidR="00035B13" w:rsidRDefault="00035B13" w:rsidP="00035B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 xml:space="preserve">, </w:t>
      </w:r>
    </w:p>
    <w:p w14:paraId="587BEB6E" w14:textId="77777777" w:rsidR="00035B13" w:rsidRDefault="00035B13" w:rsidP="00035B1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Cambridge University Press, 1922, part I volume II p.5)</w:t>
      </w:r>
    </w:p>
    <w:p w14:paraId="2503B374" w14:textId="77777777" w:rsidR="00035B13" w:rsidRDefault="00035B13" w:rsidP="00035B13">
      <w:pPr>
        <w:pStyle w:val="NoSpacing"/>
        <w:rPr>
          <w:rFonts w:cs="Times New Roman"/>
          <w:szCs w:val="24"/>
        </w:rPr>
      </w:pPr>
    </w:p>
    <w:p w14:paraId="1A08307A" w14:textId="77777777" w:rsidR="00035B13" w:rsidRDefault="00035B13" w:rsidP="00035B13">
      <w:pPr>
        <w:pStyle w:val="NoSpacing"/>
        <w:rPr>
          <w:rFonts w:cs="Times New Roman"/>
          <w:szCs w:val="24"/>
        </w:rPr>
      </w:pPr>
    </w:p>
    <w:p w14:paraId="473868CC" w14:textId="77777777" w:rsidR="00035B13" w:rsidRDefault="00035B13" w:rsidP="00035B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2024</w:t>
      </w:r>
    </w:p>
    <w:p w14:paraId="3C1834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724B3" w14:textId="77777777" w:rsidR="00035B13" w:rsidRDefault="00035B13" w:rsidP="009139A6">
      <w:r>
        <w:separator/>
      </w:r>
    </w:p>
  </w:endnote>
  <w:endnote w:type="continuationSeparator" w:id="0">
    <w:p w14:paraId="534838C7" w14:textId="77777777" w:rsidR="00035B13" w:rsidRDefault="00035B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08B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174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06C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50952" w14:textId="77777777" w:rsidR="00035B13" w:rsidRDefault="00035B13" w:rsidP="009139A6">
      <w:r>
        <w:separator/>
      </w:r>
    </w:p>
  </w:footnote>
  <w:footnote w:type="continuationSeparator" w:id="0">
    <w:p w14:paraId="04616D8C" w14:textId="77777777" w:rsidR="00035B13" w:rsidRDefault="00035B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17C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993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CC7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13"/>
    <w:rsid w:val="00035B1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236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5C3D7"/>
  <w15:chartTrackingRefBased/>
  <w15:docId w15:val="{2EE4EA14-6886-4020-AD01-564513D3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2024-11-15T21:20:00Z</dcterms:created>
  <dcterms:modified xsi:type="dcterms:W3CDTF">2024-11-15T21:20:00Z</dcterms:modified>
</cp:coreProperties>
</file>